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FC7" w:rsidRDefault="00103FC7">
      <w:r>
        <w:rPr>
          <w:noProof/>
          <w:lang w:eastAsia="tr-TR"/>
        </w:rPr>
        <w:pict>
          <v:rect id="_x0000_s1026" style="position:absolute;margin-left:-46.1pt;margin-top:-26.6pt;width:545.25pt;height:18.75pt;z-index:251658240">
            <v:textbox>
              <w:txbxContent>
                <w:p w:rsidR="00103FC7" w:rsidRPr="001A1A6A" w:rsidRDefault="00103FC7" w:rsidP="001A1A6A">
                  <w:pPr>
                    <w:jc w:val="center"/>
                    <w:rPr>
                      <w:b/>
                    </w:rPr>
                  </w:pPr>
                  <w:r w:rsidRPr="001A1A6A">
                    <w:rPr>
                      <w:b/>
                    </w:rPr>
                    <w:t>İnanmak, başarmanın yarısıdır.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46.1pt;margin-top:-45.35pt;width:545.25pt;height:18.75pt;z-index:251657216">
            <v:textbox>
              <w:txbxContent>
                <w:p w:rsidR="00103FC7" w:rsidRPr="001A1A6A" w:rsidRDefault="00103FC7" w:rsidP="001A1A6A">
                  <w:pPr>
                    <w:jc w:val="center"/>
                    <w:rPr>
                      <w:b/>
                    </w:rPr>
                  </w:pPr>
                  <w:r w:rsidRPr="001A1A6A">
                    <w:rPr>
                      <w:b/>
                    </w:rPr>
                    <w:t>MADDEYİ TANIYALIM – KÜTLE VE HACİM</w:t>
                  </w:r>
                </w:p>
              </w:txbxContent>
            </v:textbox>
          </v:rect>
        </w:pict>
      </w:r>
      <w:r w:rsidRPr="001A1A6A">
        <w:rPr>
          <w:b/>
        </w:rPr>
        <w:t>1.</w:t>
      </w:r>
      <w:r>
        <w:t>Kütle ile ilgili aşağıdakilerden hangisi yanlıştır?</w:t>
      </w:r>
    </w:p>
    <w:p w:rsidR="00103FC7" w:rsidRDefault="00103FC7">
      <w:r>
        <w:t>A.Kütle eşit kollu terazi ile ölçülür.                         B.Kütle ölç birimi gram ve kilogramdır.    C.Sıvıların kütlesi litre ile ölçülür.                        D.Kütle değişmeyen madde miktarıdır.</w:t>
      </w:r>
    </w:p>
    <w:p w:rsidR="00103FC7" w:rsidRDefault="00103FC7"/>
    <w:p w:rsidR="00103FC7" w:rsidRDefault="00103FC7">
      <w:r w:rsidRPr="0004663A">
        <w:rPr>
          <w:b/>
        </w:rPr>
        <w:t>2.</w:t>
      </w:r>
      <w:r>
        <w:t>“Ebru, sınıfta boş bir kabı eşit kollu terazi ile ölçtüğünde 245 g geldiğini gördü. Sonra kabın içine su koyarak ölçtü, 1820g geldiğini gördü.”</w:t>
      </w:r>
    </w:p>
    <w:p w:rsidR="00103FC7" w:rsidRDefault="00103FC7">
      <w:r>
        <w:t>Buna göre, sadece suyun kütlesi kaç g’dır?</w:t>
      </w:r>
    </w:p>
    <w:p w:rsidR="00103FC7" w:rsidRDefault="00103FC7">
      <w:r>
        <w:t>A.2065 g       B. 1575 g       C.1585 g      D.1565 g</w:t>
      </w:r>
    </w:p>
    <w:p w:rsidR="00103FC7" w:rsidRDefault="00103FC7"/>
    <w:p w:rsidR="00103FC7" w:rsidRDefault="00103FC7">
      <w:r w:rsidRPr="0039364C">
        <w:rPr>
          <w:b/>
        </w:rPr>
        <w:t>3.</w:t>
      </w:r>
      <w:r>
        <w:t xml:space="preserve">Sıvıların kütlesi ile ilgili aşağıdaki ifadelerden hangisi </w:t>
      </w:r>
      <w:r w:rsidRPr="0039364C">
        <w:rPr>
          <w:b/>
          <w:u w:val="single"/>
        </w:rPr>
        <w:t>yanlıştır?</w:t>
      </w:r>
    </w:p>
    <w:p w:rsidR="00103FC7" w:rsidRDefault="00103FC7">
      <w:r>
        <w:t>A. Net kütle = Brüt Kütle – Dara Kütle                    B.Brüt Kütle = Net Kütle + Dara Kütle                       C.Dara Kütle = Brüt Kütle – Net Kütle                    D.Brüt Kütle = Dara Kütle – Net Kütle</w:t>
      </w:r>
    </w:p>
    <w:p w:rsidR="00103FC7" w:rsidRDefault="00103FC7">
      <w:pPr>
        <w:rPr>
          <w:b/>
        </w:rPr>
      </w:pPr>
    </w:p>
    <w:p w:rsidR="00103FC7" w:rsidRDefault="00103FC7">
      <w:r w:rsidRPr="00F83251">
        <w:rPr>
          <w:b/>
        </w:rPr>
        <w:t>4.</w:t>
      </w:r>
      <w:r>
        <w:t xml:space="preserve"> “Öğretmen, Ece’ye 1 kg demir mi daha ağır, yoksa 1000 g pamuk mu, diye sordu.”</w:t>
      </w:r>
    </w:p>
    <w:p w:rsidR="00103FC7" w:rsidRDefault="00103FC7">
      <w:r>
        <w:t>Ece, öğretmene hangi cevabı vermelidir?</w:t>
      </w:r>
    </w:p>
    <w:p w:rsidR="00103FC7" w:rsidRDefault="00103FC7">
      <w:r>
        <w:t>A.1 kg demir daha ağırdır.                                         B.1000 g pamuk daha ağırdır.                          C.Pamuk, demirden daha hafiftir.                                   D. İkisi de aynıdır.</w:t>
      </w:r>
    </w:p>
    <w:p w:rsidR="00103FC7" w:rsidRDefault="00103FC7"/>
    <w:p w:rsidR="00103FC7" w:rsidRDefault="00103FC7">
      <w:r w:rsidRPr="00F83251">
        <w:rPr>
          <w:b/>
        </w:rPr>
        <w:t>5.</w:t>
      </w:r>
      <w:r>
        <w:t xml:space="preserve">   I. Kütle ölçü birimi eşit kollu terazidir.                    II. Gazların kütlesini balonla ölçeriz.                              III. Bir maddenin kütlesi dünyanın her yerinde aynıdır.</w:t>
      </w:r>
    </w:p>
    <w:p w:rsidR="00103FC7" w:rsidRDefault="00103FC7">
      <w:r>
        <w:t>Yukarıdaki ifadelerden hangisi ya da hangileri doğrudur?</w:t>
      </w:r>
    </w:p>
    <w:p w:rsidR="00103FC7" w:rsidRDefault="00103FC7">
      <w:r>
        <w:t>A.yalnız III           B.I, III            C.II,III         D.I,II,III</w:t>
      </w:r>
    </w:p>
    <w:p w:rsidR="00103FC7" w:rsidRDefault="00103FC7">
      <w:r w:rsidRPr="00ED3B30">
        <w:rPr>
          <w:b/>
        </w:rPr>
        <w:t>6.</w:t>
      </w:r>
      <w:r>
        <w:t xml:space="preserve">     </w:t>
      </w:r>
      <w:r w:rsidRPr="00ED3B30">
        <w:rPr>
          <w:b/>
        </w:rPr>
        <w:t>I.</w:t>
      </w:r>
      <w:r>
        <w:t xml:space="preserve"> 0,5 kg  = 500 g         </w:t>
      </w:r>
      <w:r w:rsidRPr="00ED3B30">
        <w:rPr>
          <w:b/>
        </w:rPr>
        <w:t>II.</w:t>
      </w:r>
      <w:r>
        <w:t xml:space="preserve"> 7000g = 7 kg           .     </w:t>
      </w:r>
      <w:r w:rsidRPr="00ED3B30">
        <w:rPr>
          <w:b/>
        </w:rPr>
        <w:t>III</w:t>
      </w:r>
      <w:r>
        <w:t>.4kg = 4000g             IV.8500g  =8 kg</w:t>
      </w:r>
    </w:p>
    <w:p w:rsidR="00103FC7" w:rsidRDefault="00103FC7">
      <w:r>
        <w:t>Yukarıdaki eşitliklerden hangisi ya da hangileri yanlıştır?</w:t>
      </w:r>
    </w:p>
    <w:p w:rsidR="00103FC7" w:rsidRDefault="00103FC7" w:rsidP="00ED3B30">
      <w:r>
        <w:t>A. I ve IV         B.yalnız IV        C.I,II,III       D.hepsi</w:t>
      </w:r>
    </w:p>
    <w:p w:rsidR="00103FC7" w:rsidRDefault="00103FC7" w:rsidP="00ED3B30"/>
    <w:p w:rsidR="00103FC7" w:rsidRDefault="00103FC7" w:rsidP="00ED3B30">
      <w:r w:rsidRPr="00D52711">
        <w:rPr>
          <w:b/>
        </w:rPr>
        <w:t>7.</w:t>
      </w:r>
      <w:r>
        <w:rPr>
          <w:b/>
        </w:rPr>
        <w:t xml:space="preserve">  </w:t>
      </w:r>
      <w:r w:rsidRPr="00D52711">
        <w:rPr>
          <w:b/>
        </w:rPr>
        <w:t>I.</w:t>
      </w:r>
      <w:r>
        <w:t xml:space="preserve">Sıvıların kütlelerini ölçmek, katılara göre daha kolaydır.                                                                           </w:t>
      </w:r>
      <w:r w:rsidRPr="00D52711">
        <w:rPr>
          <w:b/>
        </w:rPr>
        <w:t>II.</w:t>
      </w:r>
      <w:r>
        <w:t xml:space="preserve"> Katıların kütlelerini ölçmek gazlara göre daha kolaydır.                                                            </w:t>
      </w:r>
      <w:r w:rsidRPr="00D52711">
        <w:rPr>
          <w:b/>
        </w:rPr>
        <w:t>III.</w:t>
      </w:r>
      <w:r>
        <w:t>Maddelerin kütleleri eşit kollu terazi ile ölçülür.</w:t>
      </w:r>
    </w:p>
    <w:p w:rsidR="00103FC7" w:rsidRDefault="00103FC7" w:rsidP="00ED3B30">
      <w:r>
        <w:t>Yukarıdaki ifadelerden hangisi ya da hangileri doğrudur?</w:t>
      </w:r>
    </w:p>
    <w:p w:rsidR="00103FC7" w:rsidRDefault="00103FC7" w:rsidP="00ED3B30">
      <w:r>
        <w:t>A.Yalnız I            B.I, III             C.II, III        D.I,II,III</w:t>
      </w:r>
    </w:p>
    <w:p w:rsidR="00103FC7" w:rsidRDefault="00103FC7" w:rsidP="00ED3B30"/>
    <w:p w:rsidR="00103FC7" w:rsidRDefault="00103FC7" w:rsidP="00ED3B30">
      <w:r>
        <w:rPr>
          <w:b/>
        </w:rPr>
        <w:t>8.   I</w:t>
      </w:r>
      <w:r w:rsidRPr="00D52711">
        <w:rPr>
          <w:b/>
        </w:rPr>
        <w:t>.</w:t>
      </w:r>
      <w:r>
        <w:t xml:space="preserve"> İkisinin birden kütlesi ölçülür.                              </w:t>
      </w:r>
      <w:r w:rsidRPr="00D52711">
        <w:rPr>
          <w:b/>
        </w:rPr>
        <w:t>I</w:t>
      </w:r>
      <w:r>
        <w:rPr>
          <w:b/>
        </w:rPr>
        <w:t>I</w:t>
      </w:r>
      <w:r w:rsidRPr="00D52711">
        <w:rPr>
          <w:b/>
        </w:rPr>
        <w:t>.</w:t>
      </w:r>
      <w:r>
        <w:rPr>
          <w:b/>
        </w:rPr>
        <w:t xml:space="preserve"> </w:t>
      </w:r>
      <w:r>
        <w:t xml:space="preserve">Boş kabın kütlesi ölçülür.                                   </w:t>
      </w:r>
      <w:r w:rsidRPr="00D52711">
        <w:rPr>
          <w:b/>
        </w:rPr>
        <w:t>III.</w:t>
      </w:r>
      <w:r>
        <w:t xml:space="preserve"> İkisinin toplam kütlesinden, boş kabın kütlesi çıkarılır.                                                                    </w:t>
      </w:r>
      <w:r w:rsidRPr="00D52711">
        <w:rPr>
          <w:b/>
        </w:rPr>
        <w:t>IV.</w:t>
      </w:r>
      <w:r>
        <w:t xml:space="preserve"> Kabın içine kütlesi ölçülecek sıvı konulur.</w:t>
      </w:r>
    </w:p>
    <w:p w:rsidR="00103FC7" w:rsidRDefault="00103FC7" w:rsidP="00ED3B30">
      <w:r>
        <w:t>Sıvıların kütlesini ölçmek isteyen birisi, yukarı -daki deney basamaklarını nasıl sıralamalıdır?</w:t>
      </w:r>
    </w:p>
    <w:p w:rsidR="00103FC7" w:rsidRDefault="00103FC7" w:rsidP="00ED3B30">
      <w:r>
        <w:t xml:space="preserve">A.I – II – III – IV                       B.II – I – III – IV   C.II – IV – I – III                       D.II – III – IV – I </w:t>
      </w:r>
    </w:p>
    <w:p w:rsidR="00103FC7" w:rsidRDefault="00103FC7" w:rsidP="00ED3B30"/>
    <w:p w:rsidR="00103FC7" w:rsidRDefault="00103FC7" w:rsidP="00ED3B30">
      <w:r w:rsidRPr="009C19C2">
        <w:rPr>
          <w:b/>
        </w:rPr>
        <w:t>9.</w:t>
      </w:r>
      <w:r>
        <w:t>Aşağıdaki maddelerin hangisinin kütlesinin ölçümü diğerlerine göre daha kolaydır?</w:t>
      </w:r>
    </w:p>
    <w:p w:rsidR="00103FC7" w:rsidRDefault="00103FC7" w:rsidP="00ED3B30">
      <w:r>
        <w:t>A.oksijen             B. su          C.benzin          D. taş</w:t>
      </w:r>
    </w:p>
    <w:p w:rsidR="00103FC7" w:rsidRDefault="00103FC7" w:rsidP="00ED3B30"/>
    <w:p w:rsidR="00103FC7" w:rsidRDefault="00103FC7" w:rsidP="00ED3B30">
      <w:r w:rsidRPr="005A2094">
        <w:rPr>
          <w:b/>
        </w:rPr>
        <w:t>10.</w:t>
      </w:r>
      <w:r>
        <w:t xml:space="preserve"> “Ece, içi su dolu şişeyi teraziye koyarak ölçtü ve defterine kaydetti.”                                    Ece’nin defterine kaydettiği kütleye ne denir?</w:t>
      </w:r>
    </w:p>
    <w:p w:rsidR="00103FC7" w:rsidRDefault="00103FC7" w:rsidP="00ED3B30">
      <w:r>
        <w:t>A.Net kütle                               B.Dara kütle    C.Brüt kütle                              D.Hacim</w:t>
      </w:r>
    </w:p>
    <w:p w:rsidR="00103FC7" w:rsidRDefault="00103FC7" w:rsidP="00ED3B30">
      <w:r w:rsidRPr="00565931">
        <w:rPr>
          <w:b/>
        </w:rPr>
        <w:t>11.</w:t>
      </w:r>
      <w:r>
        <w:t xml:space="preserve"> Madde hacim ölçü birimi aşağıdakilerden hangisidir?</w:t>
      </w:r>
    </w:p>
    <w:p w:rsidR="00103FC7" w:rsidRDefault="00103FC7" w:rsidP="00ED3B30">
      <w:r>
        <w:t>A.dereceli silindir               B.litre                     C.kilogram                           D.Eşit kollu terazi</w:t>
      </w:r>
    </w:p>
    <w:p w:rsidR="00103FC7" w:rsidRDefault="00103FC7" w:rsidP="00ED3B30"/>
    <w:p w:rsidR="00103FC7" w:rsidRDefault="00103FC7" w:rsidP="00ED3B30">
      <w:r w:rsidRPr="00565931">
        <w:rPr>
          <w:b/>
        </w:rPr>
        <w:t>12.</w:t>
      </w:r>
      <w:r>
        <w:t xml:space="preserve"> “Ali, içinde 54 ml su bulunan dereceli silindire bir taş atıyor. Su 65ml’e çıkıyor.”</w:t>
      </w:r>
    </w:p>
    <w:p w:rsidR="00103FC7" w:rsidRDefault="00103FC7" w:rsidP="00ED3B30">
      <w:r>
        <w:t>Buna göre, taşın hacmi ne kaç ml’dir?</w:t>
      </w:r>
    </w:p>
    <w:p w:rsidR="00103FC7" w:rsidRDefault="00103FC7" w:rsidP="00ED3B30">
      <w:r>
        <w:t>A.10                     B.11              C.9                   D.8</w:t>
      </w:r>
    </w:p>
    <w:p w:rsidR="00103FC7" w:rsidRDefault="00103FC7" w:rsidP="00ED3B30"/>
    <w:p w:rsidR="00103FC7" w:rsidRDefault="00103FC7" w:rsidP="00ED3B30">
      <w:r w:rsidRPr="00565931">
        <w:rPr>
          <w:b/>
        </w:rPr>
        <w:t>13.    I.</w:t>
      </w:r>
      <w:r>
        <w:t xml:space="preserve">  5 L =5000 mL             </w:t>
      </w:r>
      <w:r w:rsidRPr="00565931">
        <w:rPr>
          <w:b/>
        </w:rPr>
        <w:t xml:space="preserve"> II</w:t>
      </w:r>
      <w:r>
        <w:t xml:space="preserve">. 0,5 L = 500 mL   .      </w:t>
      </w:r>
      <w:r w:rsidRPr="00565931">
        <w:rPr>
          <w:b/>
        </w:rPr>
        <w:t>III</w:t>
      </w:r>
      <w:r>
        <w:t xml:space="preserve">. 8000 mL = 8 L             </w:t>
      </w:r>
      <w:r w:rsidRPr="00565931">
        <w:rPr>
          <w:b/>
        </w:rPr>
        <w:t>IV.</w:t>
      </w:r>
      <w:r>
        <w:t>8250mL=8,5 L</w:t>
      </w:r>
    </w:p>
    <w:p w:rsidR="00103FC7" w:rsidRDefault="00103FC7" w:rsidP="00ED3B30">
      <w:r>
        <w:t>Yukarıdaki eşitliklerden hangisi ya da hangileri doğrudur?</w:t>
      </w:r>
    </w:p>
    <w:p w:rsidR="00103FC7" w:rsidRDefault="00103FC7" w:rsidP="00ED3B30">
      <w:r>
        <w:t>A.yalnız 1              B. I, II           C.I,III          D.I,II,III</w:t>
      </w:r>
    </w:p>
    <w:p w:rsidR="00103FC7" w:rsidRDefault="00103FC7" w:rsidP="00ED3B30"/>
    <w:p w:rsidR="00103FC7" w:rsidRDefault="00103FC7" w:rsidP="00ED3B30">
      <w:r w:rsidRPr="00610512">
        <w:rPr>
          <w:b/>
        </w:rPr>
        <w:t>14.</w:t>
      </w:r>
      <w:r>
        <w:t xml:space="preserve"> “ İçinde taş olan bir dereceli kapta su seviyesi 100 mL olarak ölçülüyor. İçindeki taş maşa ile çıkarılıyor ve suyun seviyesinin 65mL’ye düştüğü görünüyor.”</w:t>
      </w:r>
    </w:p>
    <w:p w:rsidR="00103FC7" w:rsidRDefault="00103FC7" w:rsidP="00ED3B30">
      <w:r>
        <w:t>Buna göre taşın hacmi kaç mL’dir?</w:t>
      </w:r>
    </w:p>
    <w:p w:rsidR="00103FC7" w:rsidRDefault="00103FC7" w:rsidP="00ED3B30">
      <w:r>
        <w:t>A.45mL         B.35mL          C.55mL        D.165mL</w:t>
      </w:r>
    </w:p>
    <w:p w:rsidR="00103FC7" w:rsidRDefault="00103FC7" w:rsidP="00ED3B30"/>
    <w:p w:rsidR="00103FC7" w:rsidRDefault="00103FC7" w:rsidP="00ED3B30">
      <w:r w:rsidRPr="00610512">
        <w:rPr>
          <w:b/>
        </w:rPr>
        <w:t>15.</w:t>
      </w:r>
      <w:r>
        <w:t xml:space="preserve">  “Ali: Kütleler eşit kollu terazi ile ölçülür.”   .      Ece: Hacim birimi kilogramdır.                               Nil: Sadece sıvıların hacmi dereceli silindirle ölçülür.”</w:t>
      </w:r>
    </w:p>
    <w:p w:rsidR="00103FC7" w:rsidRDefault="00103FC7" w:rsidP="00ED3B30">
      <w:r>
        <w:t>Yukarıdaki öğrencilerin verdiği bilgilerden hangisi ya da hangileri doğrudur?</w:t>
      </w:r>
    </w:p>
    <w:p w:rsidR="00103FC7" w:rsidRDefault="00103FC7" w:rsidP="00ED3B30">
      <w:r>
        <w:t>A.yalnız Ali                                   B. Ali ve Nil    C.Ali ve Ece                                  D.Ece ve Nil</w:t>
      </w:r>
    </w:p>
    <w:p w:rsidR="00103FC7" w:rsidRDefault="00103FC7" w:rsidP="00ED3B30"/>
    <w:p w:rsidR="00103FC7" w:rsidRDefault="00103FC7" w:rsidP="00ED3B30"/>
    <w:p w:rsidR="00103FC7" w:rsidRDefault="00103FC7" w:rsidP="00ED3B30">
      <w:r w:rsidRPr="008A78FA">
        <w:rPr>
          <w:b/>
        </w:rPr>
        <w:t>16.</w:t>
      </w:r>
      <w:r w:rsidRPr="008A78FA">
        <w:t xml:space="preserve"> Elif içinde 5</w:t>
      </w:r>
      <w:r>
        <w:t>9</w:t>
      </w:r>
      <w:r w:rsidRPr="008A78FA">
        <w:t xml:space="preserve"> ml su bulunan dereceli silindire büyükçe bir bilye atınca suyun hacmi </w:t>
      </w:r>
      <w:r>
        <w:t>8</w:t>
      </w:r>
      <w:r w:rsidRPr="008A78FA">
        <w:t xml:space="preserve">8 ml’ye yükseliyor. </w:t>
      </w:r>
      <w:r>
        <w:t>Elif’i</w:t>
      </w:r>
      <w:r w:rsidRPr="008A78FA">
        <w:t>n bilyesinin hacmi kaç ml’dir?</w:t>
      </w:r>
    </w:p>
    <w:p w:rsidR="00103FC7" w:rsidRDefault="00103FC7" w:rsidP="00ED3B30">
      <w:r>
        <w:t>A.29mL          B.19 mL         C. 28mL         D.18mL</w:t>
      </w:r>
    </w:p>
    <w:p w:rsidR="00103FC7" w:rsidRDefault="00103FC7" w:rsidP="00ED3B30"/>
    <w:p w:rsidR="00103FC7" w:rsidRDefault="00103FC7" w:rsidP="00ED3B30">
      <w:r w:rsidRPr="008A78FA">
        <w:rPr>
          <w:b/>
        </w:rPr>
        <w:t>17</w:t>
      </w:r>
      <w:r>
        <w:t xml:space="preserve">.Ebru, </w:t>
      </w:r>
      <w:r w:rsidRPr="008A78FA">
        <w:t>elindeki taşın hacmini ölçmek istiyor. Aşağıdakilerden hangisine ihtiyaç vardır?</w:t>
      </w:r>
    </w:p>
    <w:p w:rsidR="00103FC7" w:rsidRDefault="00103FC7" w:rsidP="00ED3B30">
      <w:r>
        <w:t>A.terazi – dereceli kap          B.dereceli kap – su  C.eşit kollu terazi                   D.dereceli kap</w:t>
      </w:r>
    </w:p>
    <w:p w:rsidR="00103FC7" w:rsidRDefault="00103FC7" w:rsidP="00ED3B30"/>
    <w:p w:rsidR="00103FC7" w:rsidRDefault="00103FC7" w:rsidP="00ED3B30">
      <w:pPr>
        <w:rPr>
          <w:rFonts w:cs="Arial"/>
          <w:bCs/>
          <w:color w:val="000000"/>
        </w:rPr>
      </w:pPr>
      <w:r w:rsidRPr="00E24CB2">
        <w:rPr>
          <w:b/>
        </w:rPr>
        <w:t>18.</w:t>
      </w:r>
      <w:r w:rsidRPr="00E24CB2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E24CB2">
        <w:rPr>
          <w:rFonts w:cs="Arial"/>
          <w:bCs/>
          <w:color w:val="000000"/>
        </w:rPr>
        <w:t>Aşağıdakilerden hangisinin hacmi dereceli kaplarla doğrudan ölçülür?</w:t>
      </w:r>
    </w:p>
    <w:p w:rsidR="00103FC7" w:rsidRDefault="00103FC7" w:rsidP="00ED3B30">
      <w:pPr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A. altın            B. çinko          C.demir          D.civa</w:t>
      </w:r>
    </w:p>
    <w:p w:rsidR="00103FC7" w:rsidRDefault="00103FC7" w:rsidP="00ED3B30">
      <w:pPr>
        <w:rPr>
          <w:rFonts w:cs="Arial"/>
          <w:bCs/>
          <w:color w:val="000000"/>
        </w:rPr>
      </w:pPr>
    </w:p>
    <w:p w:rsidR="00103FC7" w:rsidRDefault="00103FC7" w:rsidP="00ED3B30">
      <w:pPr>
        <w:rPr>
          <w:rFonts w:cs="Arial"/>
          <w:color w:val="000000"/>
        </w:rPr>
      </w:pPr>
      <w:r w:rsidRPr="00E24CB2">
        <w:rPr>
          <w:rFonts w:cs="Arial"/>
          <w:b/>
          <w:bCs/>
          <w:color w:val="000000"/>
        </w:rPr>
        <w:t>19.</w:t>
      </w:r>
      <w:r w:rsidRPr="00E24CB2">
        <w:rPr>
          <w:rFonts w:ascii="Arial" w:hAnsi="Arial" w:cs="Arial"/>
          <w:color w:val="000000"/>
          <w:sz w:val="20"/>
          <w:szCs w:val="20"/>
        </w:rPr>
        <w:t xml:space="preserve"> </w:t>
      </w:r>
      <w:r w:rsidRPr="00E24CB2">
        <w:rPr>
          <w:rFonts w:cs="Arial"/>
          <w:color w:val="000000"/>
        </w:rPr>
        <w:t>I. Sıvıların hacmi dereceli silindir ile ölçülür.</w:t>
      </w:r>
      <w:r w:rsidRPr="00E24CB2">
        <w:rPr>
          <w:rFonts w:cs="Arial"/>
          <w:color w:val="000000"/>
        </w:rPr>
        <w:br/>
        <w:t>II.Sıvıların hacmi, litre veya mililitre cinsinden ifade edilir.</w:t>
      </w:r>
      <w:r w:rsidRPr="00E24CB2">
        <w:rPr>
          <w:rFonts w:cs="Arial"/>
          <w:color w:val="000000"/>
        </w:rPr>
        <w:br/>
        <w:t>III.Birbiri içinde karışmayan iki ayrı sıvının hacimleri toplamı karışımın hacmine eşittir.</w:t>
      </w:r>
    </w:p>
    <w:p w:rsidR="00103FC7" w:rsidRDefault="00103FC7" w:rsidP="00E24CB2">
      <w:pPr>
        <w:rPr>
          <w:rFonts w:cs="Arial"/>
          <w:bCs/>
          <w:color w:val="000000"/>
        </w:rPr>
      </w:pPr>
      <w:r w:rsidRPr="00E24CB2">
        <w:rPr>
          <w:rFonts w:cs="Arial"/>
          <w:bCs/>
          <w:color w:val="000000"/>
        </w:rPr>
        <w:t>Yukarıda verilenler için aşağıdakilerden hangisi doğrudur?</w:t>
      </w:r>
    </w:p>
    <w:p w:rsidR="00103FC7" w:rsidRDefault="00103FC7" w:rsidP="00E24CB2">
      <w:pPr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A.yalnız I           B.I, II            C.I , III            D.I,II,III</w:t>
      </w:r>
    </w:p>
    <w:p w:rsidR="00103FC7" w:rsidRDefault="00103FC7" w:rsidP="00E24CB2">
      <w:pPr>
        <w:rPr>
          <w:rFonts w:cs="Arial"/>
          <w:bCs/>
          <w:color w:val="000000"/>
        </w:rPr>
      </w:pPr>
    </w:p>
    <w:p w:rsidR="00103FC7" w:rsidRDefault="00103FC7" w:rsidP="00E24CB2">
      <w:pPr>
        <w:rPr>
          <w:rFonts w:cs="Arial"/>
          <w:bCs/>
          <w:color w:val="000000"/>
        </w:rPr>
      </w:pPr>
      <w:r w:rsidRPr="00E24CB2">
        <w:rPr>
          <w:rFonts w:cs="Arial"/>
          <w:b/>
          <w:bCs/>
          <w:color w:val="000000"/>
        </w:rPr>
        <w:t>20.</w:t>
      </w:r>
      <w:r w:rsidRPr="00E24CB2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E24CB2">
        <w:rPr>
          <w:rFonts w:cs="Arial"/>
          <w:bCs/>
          <w:color w:val="000000"/>
        </w:rPr>
        <w:t xml:space="preserve">Aşağıda verilen eşitliklerden hangisi </w:t>
      </w:r>
      <w:r w:rsidRPr="00E24CB2">
        <w:rPr>
          <w:rFonts w:cs="Arial"/>
          <w:bCs/>
          <w:color w:val="000000"/>
          <w:u w:val="single"/>
        </w:rPr>
        <w:t>yanlıştır</w:t>
      </w:r>
      <w:r w:rsidRPr="00E24CB2">
        <w:rPr>
          <w:rFonts w:cs="Arial"/>
          <w:bCs/>
          <w:color w:val="000000"/>
        </w:rPr>
        <w:t>?</w:t>
      </w:r>
    </w:p>
    <w:p w:rsidR="00103FC7" w:rsidRPr="00E24CB2" w:rsidRDefault="00103FC7" w:rsidP="00E24CB2">
      <w:pPr>
        <w:rPr>
          <w:rFonts w:cs="Arial"/>
          <w:color w:val="000000"/>
        </w:rPr>
      </w:pPr>
      <w:r>
        <w:rPr>
          <w:rFonts w:cs="Arial"/>
          <w:color w:val="000000"/>
        </w:rPr>
        <w:t>A.</w:t>
      </w:r>
      <w:r w:rsidRPr="00E24CB2">
        <w:rPr>
          <w:rFonts w:cs="Arial"/>
          <w:color w:val="000000"/>
        </w:rPr>
        <w:t>  6L = 600 mL</w:t>
      </w:r>
      <w:r>
        <w:rPr>
          <w:rFonts w:cs="Arial"/>
          <w:color w:val="000000"/>
        </w:rPr>
        <w:t xml:space="preserve">           B.</w:t>
      </w:r>
      <w:r w:rsidRPr="00E24CB2">
        <w:rPr>
          <w:rFonts w:cs="Arial"/>
          <w:color w:val="000000"/>
        </w:rPr>
        <w:t xml:space="preserve">  7000 mL = 3L + 2L + 2L    </w:t>
      </w:r>
      <w:r>
        <w:rPr>
          <w:rFonts w:cs="Arial"/>
          <w:color w:val="000000"/>
        </w:rPr>
        <w:t xml:space="preserve">                                                                                  C  2000mL= 2L            D.3L = 1200 mL + 1800    </w:t>
      </w:r>
      <w:r>
        <w:rPr>
          <w:rFonts w:ascii="Arial" w:hAnsi="Arial" w:cs="Arial"/>
          <w:color w:val="000000"/>
          <w:sz w:val="20"/>
          <w:szCs w:val="20"/>
        </w:rPr>
        <w:br/>
      </w:r>
    </w:p>
    <w:p w:rsidR="00103FC7" w:rsidRPr="00E24CB2" w:rsidRDefault="00103FC7" w:rsidP="00E24CB2">
      <w:pPr>
        <w:rPr>
          <w:rFonts w:cs="Arial"/>
          <w:bCs/>
          <w:color w:val="000000"/>
        </w:rPr>
      </w:pPr>
    </w:p>
    <w:p w:rsidR="00103FC7" w:rsidRDefault="00103FC7" w:rsidP="00ED3B30">
      <w:pPr>
        <w:rPr>
          <w:rFonts w:cs="Arial"/>
          <w:bCs/>
          <w:color w:val="000000"/>
        </w:rPr>
      </w:pPr>
    </w:p>
    <w:p w:rsidR="00103FC7" w:rsidRDefault="00103FC7" w:rsidP="00ED3B30">
      <w:pPr>
        <w:rPr>
          <w:rFonts w:cs="Arial"/>
          <w:bCs/>
          <w:color w:val="000000"/>
        </w:rPr>
      </w:pPr>
    </w:p>
    <w:p w:rsidR="00103FC7" w:rsidRDefault="00103FC7" w:rsidP="00ED3B30">
      <w:hyperlink r:id="rId5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</w:p>
    <w:sectPr w:rsidR="00103FC7" w:rsidSect="001A1A6A">
      <w:pgSz w:w="11906" w:h="16838"/>
      <w:pgMar w:top="1417" w:right="1417" w:bottom="1417" w:left="1417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E2A9B"/>
    <w:multiLevelType w:val="hybridMultilevel"/>
    <w:tmpl w:val="92065A0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3D08"/>
    <w:rsid w:val="0004663A"/>
    <w:rsid w:val="00071337"/>
    <w:rsid w:val="00096368"/>
    <w:rsid w:val="000D352F"/>
    <w:rsid w:val="00103FC7"/>
    <w:rsid w:val="001A1A6A"/>
    <w:rsid w:val="00233CBC"/>
    <w:rsid w:val="002420A6"/>
    <w:rsid w:val="00260A2A"/>
    <w:rsid w:val="002D2283"/>
    <w:rsid w:val="003213E7"/>
    <w:rsid w:val="00331B09"/>
    <w:rsid w:val="0039364C"/>
    <w:rsid w:val="00491D37"/>
    <w:rsid w:val="004C3D08"/>
    <w:rsid w:val="00565931"/>
    <w:rsid w:val="005A2094"/>
    <w:rsid w:val="00610512"/>
    <w:rsid w:val="007D152E"/>
    <w:rsid w:val="008A4287"/>
    <w:rsid w:val="008A78FA"/>
    <w:rsid w:val="009632F4"/>
    <w:rsid w:val="00997A92"/>
    <w:rsid w:val="009B56BB"/>
    <w:rsid w:val="009C19C2"/>
    <w:rsid w:val="00A37DC7"/>
    <w:rsid w:val="00AC1441"/>
    <w:rsid w:val="00C26DCD"/>
    <w:rsid w:val="00D52711"/>
    <w:rsid w:val="00DA1820"/>
    <w:rsid w:val="00E24CB2"/>
    <w:rsid w:val="00E77810"/>
    <w:rsid w:val="00E83E42"/>
    <w:rsid w:val="00EA4AA0"/>
    <w:rsid w:val="00ED3B30"/>
    <w:rsid w:val="00EF3113"/>
    <w:rsid w:val="00F83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3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D3B3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213E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267</TotalTime>
  <Pages>2</Pages>
  <Words>821</Words>
  <Characters>4683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edanur</cp:lastModifiedBy>
  <cp:revision>15</cp:revision>
  <dcterms:created xsi:type="dcterms:W3CDTF">2010-12-13T07:26:00Z</dcterms:created>
  <dcterms:modified xsi:type="dcterms:W3CDTF">2011-01-10T20:15:00Z</dcterms:modified>
</cp:coreProperties>
</file>